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E6299" w14:textId="77777777" w:rsidR="00375D8B" w:rsidRPr="00375D8B" w:rsidRDefault="00375D8B" w:rsidP="00375D8B">
      <w:pPr>
        <w:rPr>
          <w:rFonts w:ascii="Poppins" w:hAnsi="Poppins" w:cs="Poppins"/>
          <w:b/>
          <w:bCs/>
        </w:rPr>
      </w:pPr>
      <w:r w:rsidRPr="00375D8B">
        <w:rPr>
          <w:rFonts w:ascii="Poppins" w:hAnsi="Poppins" w:cs="Poppins"/>
          <w:b/>
          <w:bCs/>
        </w:rPr>
        <w:t xml:space="preserve">ZESTAWIENIE BUDYNKÓW – GARAŻY 100% GMINA ADMINISTROWANYCH PRZEZ ADM NR 5 </w:t>
      </w:r>
    </w:p>
    <w:p w14:paraId="43593D02" w14:textId="77777777" w:rsidR="00375D8B" w:rsidRPr="00375D8B" w:rsidRDefault="00375D8B" w:rsidP="00375D8B">
      <w:pPr>
        <w:rPr>
          <w:rFonts w:ascii="Poppins" w:hAnsi="Poppins" w:cs="Poppins"/>
          <w:b/>
          <w:bCs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2580"/>
        <w:gridCol w:w="940"/>
        <w:gridCol w:w="1631"/>
        <w:gridCol w:w="2976"/>
      </w:tblGrid>
      <w:tr w:rsidR="00375D8B" w:rsidRPr="00375D8B" w14:paraId="77934223" w14:textId="77777777" w:rsidTr="00375D8B">
        <w:trPr>
          <w:trHeight w:val="2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63CC2" w14:textId="77777777" w:rsidR="00375D8B" w:rsidRPr="00375D8B" w:rsidRDefault="00375D8B" w:rsidP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5BFCF" w14:textId="77777777" w:rsidR="00375D8B" w:rsidRPr="00375D8B" w:rsidRDefault="00375D8B" w:rsidP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ulica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C402B" w14:textId="77777777" w:rsidR="00375D8B" w:rsidRPr="00375D8B" w:rsidRDefault="00375D8B" w:rsidP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nr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B7176" w14:textId="77777777" w:rsidR="00375D8B" w:rsidRPr="00375D8B" w:rsidRDefault="00375D8B" w:rsidP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nr działki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C80BA" w14:textId="77777777" w:rsidR="00375D8B" w:rsidRPr="00375D8B" w:rsidRDefault="00375D8B" w:rsidP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lokalizacja</w:t>
            </w:r>
          </w:p>
        </w:tc>
      </w:tr>
      <w:tr w:rsidR="00375D8B" w:rsidRPr="00375D8B" w14:paraId="3D3505A7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D23B6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FE5A4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 xml:space="preserve">Al.. Konstytucji 3 Maja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9AD53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10A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DFDF2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1212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3F7C5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podwórze</w:t>
            </w:r>
          </w:p>
        </w:tc>
      </w:tr>
      <w:tr w:rsidR="00375D8B" w:rsidRPr="00375D8B" w14:paraId="24EC50AC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69D47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C7CD2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 xml:space="preserve">Chopina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D3778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2, 4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37935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889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DA9EA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podwórze</w:t>
            </w:r>
          </w:p>
        </w:tc>
      </w:tr>
      <w:tr w:rsidR="00375D8B" w:rsidRPr="00375D8B" w14:paraId="35231F5D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FA816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3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0000D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Grottgera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EC512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81CE0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558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86622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parter budynku</w:t>
            </w:r>
          </w:p>
        </w:tc>
      </w:tr>
      <w:tr w:rsidR="00375D8B" w:rsidRPr="00375D8B" w14:paraId="68EC1097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6F3C0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4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1D2BC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Gwiaździsta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E42CC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2AED2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2101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96031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podwórze</w:t>
            </w:r>
          </w:p>
        </w:tc>
      </w:tr>
      <w:tr w:rsidR="00375D8B" w:rsidRPr="00375D8B" w14:paraId="63C63680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56B10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5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92877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Gwiaździsta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24D67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F576C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2101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9BB61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podwórze</w:t>
            </w:r>
          </w:p>
        </w:tc>
      </w:tr>
      <w:tr w:rsidR="00375D8B" w:rsidRPr="00375D8B" w14:paraId="14008159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5CA88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6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78AD0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 xml:space="preserve">Kopernika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52B60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9B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473F4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1493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1135C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piwnica budynku</w:t>
            </w:r>
          </w:p>
        </w:tc>
      </w:tr>
      <w:tr w:rsidR="00375D8B" w:rsidRPr="00375D8B" w14:paraId="2E1E7ECB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EED66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7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6597E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 xml:space="preserve">Matejki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3FEEE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22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2E2F2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442/2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946D1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podwórze</w:t>
            </w:r>
          </w:p>
        </w:tc>
      </w:tr>
      <w:tr w:rsidR="00375D8B" w:rsidRPr="00375D8B" w14:paraId="3A21840F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2F46E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8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81321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Sikorskiego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2936E" w14:textId="1F3B8297" w:rsidR="00375D8B" w:rsidRPr="00375D8B" w:rsidRDefault="005D1E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>
              <w:rPr>
                <w:rFonts w:ascii="Poppins" w:eastAsia="Times New Roman" w:hAnsi="Poppins" w:cs="Poppins"/>
                <w:lang w:eastAsia="pl-PL"/>
              </w:rPr>
              <w:t>85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62938" w14:textId="63A5406C" w:rsidR="00375D8B" w:rsidRPr="00375D8B" w:rsidRDefault="005D1E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>
              <w:rPr>
                <w:rFonts w:ascii="Poppins" w:eastAsia="Times New Roman" w:hAnsi="Poppins" w:cs="Poppins"/>
                <w:lang w:eastAsia="pl-PL"/>
              </w:rPr>
              <w:t>1177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7F4A8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ciąg garażowy</w:t>
            </w:r>
          </w:p>
        </w:tc>
      </w:tr>
      <w:tr w:rsidR="00375D8B" w:rsidRPr="00375D8B" w14:paraId="14A257F6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40F55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9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CF604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Sikorskiego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6AB87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85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7C6DF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1177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503DF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ciąg garażowy</w:t>
            </w:r>
          </w:p>
        </w:tc>
      </w:tr>
      <w:tr w:rsidR="00375D8B" w:rsidRPr="00375D8B" w14:paraId="574D4BB4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52999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99305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Sikorskiego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A08C0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85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7C4F9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1177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C54C7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ciąg garażowy</w:t>
            </w:r>
          </w:p>
        </w:tc>
      </w:tr>
      <w:tr w:rsidR="00375D8B" w:rsidRPr="00375D8B" w14:paraId="3EA831E6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E2A6E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EA955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Słoneczna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306E2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42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6AA0D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2154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69467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ciąg garażowy</w:t>
            </w:r>
          </w:p>
        </w:tc>
      </w:tr>
      <w:tr w:rsidR="00375D8B" w:rsidRPr="00375D8B" w14:paraId="710E416B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F0F68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EF43A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Słoneczna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C410B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42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1603A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661/11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5691C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ciąg garażowy</w:t>
            </w:r>
          </w:p>
        </w:tc>
      </w:tr>
      <w:tr w:rsidR="00375D8B" w:rsidRPr="00375D8B" w14:paraId="6ACFBAC2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09570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13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1D55D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Słoneczna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304EF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42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F1591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2154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B5A9A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ciąg garażowy</w:t>
            </w:r>
          </w:p>
        </w:tc>
      </w:tr>
      <w:tr w:rsidR="00375D8B" w:rsidRPr="00375D8B" w14:paraId="639F0206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C8522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14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C4F7B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Słoneczna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1EB43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42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F34D0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2154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9D938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ciąg garażowy</w:t>
            </w:r>
          </w:p>
        </w:tc>
      </w:tr>
      <w:tr w:rsidR="00375D8B" w:rsidRPr="00375D8B" w14:paraId="166571BF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D815C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15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896D1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Słoneczna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E9516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42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F61F2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2154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D3489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ciąg garażowy</w:t>
            </w:r>
          </w:p>
        </w:tc>
      </w:tr>
      <w:tr w:rsidR="00375D8B" w:rsidRPr="00375D8B" w14:paraId="6DCAE30F" w14:textId="77777777" w:rsidTr="00375D8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9572C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16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201F5" w14:textId="77777777" w:rsidR="00375D8B" w:rsidRPr="00375D8B" w:rsidRDefault="00375D8B">
            <w:pPr>
              <w:spacing w:after="0" w:line="240" w:lineRule="auto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 xml:space="preserve">Gwiaździsta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1FF14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22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BE651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2092, 2093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FAF74" w14:textId="77777777" w:rsidR="00375D8B" w:rsidRPr="00375D8B" w:rsidRDefault="00375D8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lang w:eastAsia="pl-PL"/>
              </w:rPr>
            </w:pPr>
            <w:r w:rsidRPr="00375D8B">
              <w:rPr>
                <w:rFonts w:ascii="Poppins" w:eastAsia="Times New Roman" w:hAnsi="Poppins" w:cs="Poppins"/>
                <w:lang w:eastAsia="pl-PL"/>
              </w:rPr>
              <w:t>wolnostojący</w:t>
            </w:r>
          </w:p>
        </w:tc>
      </w:tr>
    </w:tbl>
    <w:p w14:paraId="1B75A233" w14:textId="77777777" w:rsidR="00375D8B" w:rsidRPr="00375D8B" w:rsidRDefault="00375D8B" w:rsidP="00375D8B">
      <w:pPr>
        <w:rPr>
          <w:rFonts w:ascii="Poppins" w:hAnsi="Poppins" w:cs="Poppins"/>
          <w:b/>
          <w:bCs/>
        </w:rPr>
      </w:pPr>
    </w:p>
    <w:p w14:paraId="4E9D763E" w14:textId="77777777" w:rsidR="00AC4FA7" w:rsidRPr="00375D8B" w:rsidRDefault="00AC4FA7" w:rsidP="00AC4FA7">
      <w:pPr>
        <w:spacing w:after="0" w:line="276" w:lineRule="auto"/>
        <w:rPr>
          <w:rFonts w:ascii="Poppins" w:hAnsi="Poppins" w:cs="Poppins"/>
        </w:rPr>
      </w:pPr>
    </w:p>
    <w:sectPr w:rsidR="00AC4FA7" w:rsidRPr="00375D8B" w:rsidSect="00AC4FA7">
      <w:footerReference w:type="default" r:id="rId6"/>
      <w:headerReference w:type="first" r:id="rId7"/>
      <w:foot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0AB52" w14:textId="77777777" w:rsidR="00B94B42" w:rsidRDefault="00B94B42">
      <w:pPr>
        <w:spacing w:after="0" w:line="240" w:lineRule="auto"/>
      </w:pPr>
      <w:r>
        <w:separator/>
      </w:r>
    </w:p>
  </w:endnote>
  <w:endnote w:type="continuationSeparator" w:id="0">
    <w:p w14:paraId="0C8F4ABF" w14:textId="77777777" w:rsidR="00B94B42" w:rsidRDefault="00B94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6C708C5" w14:paraId="312BC6F8" w14:textId="77777777" w:rsidTr="76C708C5">
      <w:trPr>
        <w:trHeight w:val="300"/>
      </w:trPr>
      <w:tc>
        <w:tcPr>
          <w:tcW w:w="3005" w:type="dxa"/>
        </w:tcPr>
        <w:p w14:paraId="46A54A33" w14:textId="77777777" w:rsidR="76C708C5" w:rsidRDefault="76C708C5" w:rsidP="76C708C5">
          <w:pPr>
            <w:pStyle w:val="Nagwek"/>
            <w:ind w:left="-115"/>
          </w:pPr>
        </w:p>
      </w:tc>
      <w:tc>
        <w:tcPr>
          <w:tcW w:w="3005" w:type="dxa"/>
        </w:tcPr>
        <w:p w14:paraId="4E1C6E14" w14:textId="77777777" w:rsidR="76C708C5" w:rsidRDefault="76C708C5" w:rsidP="76C708C5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19BC7CCF" wp14:editId="6F0CD5D5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33B7E728" w14:textId="77777777" w:rsidR="76C708C5" w:rsidRDefault="76C708C5" w:rsidP="76C708C5">
          <w:pPr>
            <w:pStyle w:val="Nagwek"/>
            <w:ind w:right="-115"/>
            <w:jc w:val="right"/>
          </w:pPr>
        </w:p>
      </w:tc>
    </w:tr>
  </w:tbl>
  <w:p w14:paraId="777CDEF9" w14:textId="77777777" w:rsidR="76C708C5" w:rsidRDefault="76C708C5" w:rsidP="76C708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064F2A" w14:paraId="50AA0CD1" w14:textId="77777777">
      <w:trPr>
        <w:trHeight w:val="300"/>
      </w:trPr>
      <w:tc>
        <w:tcPr>
          <w:tcW w:w="3005" w:type="dxa"/>
        </w:tcPr>
        <w:p w14:paraId="5361A424" w14:textId="77777777" w:rsidR="00064F2A" w:rsidRDefault="00064F2A" w:rsidP="00064F2A">
          <w:pPr>
            <w:pStyle w:val="Nagwek"/>
            <w:ind w:left="-115"/>
          </w:pPr>
        </w:p>
      </w:tc>
      <w:tc>
        <w:tcPr>
          <w:tcW w:w="3005" w:type="dxa"/>
        </w:tcPr>
        <w:p w14:paraId="63E2C906" w14:textId="77777777" w:rsidR="00064F2A" w:rsidRDefault="00064F2A" w:rsidP="00064F2A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24F1D949" wp14:editId="6D298C53">
                <wp:extent cx="952500" cy="190500"/>
                <wp:effectExtent l="0" t="0" r="0" b="0"/>
                <wp:docPr id="1131514933" name="Obraz 11315149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0E46E41E" w14:textId="77777777" w:rsidR="00064F2A" w:rsidRDefault="00064F2A" w:rsidP="00064F2A">
          <w:pPr>
            <w:pStyle w:val="Nagwek"/>
            <w:ind w:right="-115"/>
            <w:jc w:val="right"/>
          </w:pPr>
        </w:p>
      </w:tc>
    </w:tr>
  </w:tbl>
  <w:p w14:paraId="26BA976D" w14:textId="77777777" w:rsidR="00064F2A" w:rsidRDefault="00064F2A" w:rsidP="00064F2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7852B" w14:textId="77777777" w:rsidR="00B94B42" w:rsidRDefault="00B94B42">
      <w:pPr>
        <w:spacing w:after="0" w:line="240" w:lineRule="auto"/>
      </w:pPr>
      <w:r>
        <w:separator/>
      </w:r>
    </w:p>
  </w:footnote>
  <w:footnote w:type="continuationSeparator" w:id="0">
    <w:p w14:paraId="248F4BA3" w14:textId="77777777" w:rsidR="00B94B42" w:rsidRDefault="00B94B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64E44" w14:textId="77777777" w:rsidR="00064F2A" w:rsidRDefault="00064F2A" w:rsidP="00064F2A">
    <w:pPr>
      <w:pStyle w:val="Nagwek"/>
      <w:jc w:val="center"/>
    </w:pPr>
    <w:r>
      <w:rPr>
        <w:noProof/>
      </w:rPr>
      <w:drawing>
        <wp:inline distT="0" distB="0" distL="0" distR="0" wp14:anchorId="5A7434E7" wp14:editId="371E6ABE">
          <wp:extent cx="5724524" cy="1219200"/>
          <wp:effectExtent l="0" t="0" r="0" b="0"/>
          <wp:docPr id="705432705" name="Obraz 705432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4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3549D7" w14:textId="77777777" w:rsidR="00AC4FA7" w:rsidRDefault="00AC4FA7" w:rsidP="00064F2A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D8B"/>
    <w:rsid w:val="00064F2A"/>
    <w:rsid w:val="00071F29"/>
    <w:rsid w:val="00090919"/>
    <w:rsid w:val="00135F12"/>
    <w:rsid w:val="001D62A9"/>
    <w:rsid w:val="00242309"/>
    <w:rsid w:val="00375D8B"/>
    <w:rsid w:val="005D1EAA"/>
    <w:rsid w:val="005E4278"/>
    <w:rsid w:val="00654EF7"/>
    <w:rsid w:val="00703EB6"/>
    <w:rsid w:val="007E0220"/>
    <w:rsid w:val="008E2CF7"/>
    <w:rsid w:val="009665B8"/>
    <w:rsid w:val="00AA0080"/>
    <w:rsid w:val="00AC4FA7"/>
    <w:rsid w:val="00B94B42"/>
    <w:rsid w:val="00F11B2A"/>
    <w:rsid w:val="044A972C"/>
    <w:rsid w:val="0CC130F7"/>
    <w:rsid w:val="0CE79603"/>
    <w:rsid w:val="0F8C8F51"/>
    <w:rsid w:val="13F5E6D8"/>
    <w:rsid w:val="18C284A2"/>
    <w:rsid w:val="2A7372C9"/>
    <w:rsid w:val="2B277CFC"/>
    <w:rsid w:val="2C75195B"/>
    <w:rsid w:val="31D9AD14"/>
    <w:rsid w:val="33900B5E"/>
    <w:rsid w:val="3CD98D0C"/>
    <w:rsid w:val="448FAB29"/>
    <w:rsid w:val="4C7FA09A"/>
    <w:rsid w:val="591B28E2"/>
    <w:rsid w:val="5A0166B4"/>
    <w:rsid w:val="622E09FF"/>
    <w:rsid w:val="6A9C8B6D"/>
    <w:rsid w:val="76C708C5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087E2"/>
  <w15:chartTrackingRefBased/>
  <w15:docId w15:val="{6DA50009-DD09-448B-8D11-8EBA7F638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5D8B"/>
    <w:pPr>
      <w:spacing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jewska.ADM5BIS\Documents\Niestandardowe%20szablony%20pakietu%20Office\papier%20adm5%20(nag&#322;&#243;wek%20tylko%20na%201%20str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adm5 (nagłówek tylko na 1 str)</Template>
  <TotalTime>40</TotalTime>
  <Pages>1</Pages>
  <Words>99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Lijewska</dc:creator>
  <cp:keywords/>
  <dc:description/>
  <cp:lastModifiedBy>Katarzyna Lijewska</cp:lastModifiedBy>
  <cp:revision>1</cp:revision>
  <dcterms:created xsi:type="dcterms:W3CDTF">2026-01-30T11:51:00Z</dcterms:created>
  <dcterms:modified xsi:type="dcterms:W3CDTF">2026-02-02T10:14:00Z</dcterms:modified>
</cp:coreProperties>
</file>